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12276" w14:textId="77777777" w:rsidR="001B56B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17B56FC9" w14:textId="268E3F7F" w:rsidR="004A1E5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4A1E51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6482EC46" w14:textId="77777777" w:rsidR="001B56B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F1DC3" w14:textId="77777777" w:rsidR="001B56B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157DA3" w14:textId="77777777" w:rsidR="001B56B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became apprenticed to William Hayder, cutler(q.v.).</w:t>
      </w:r>
    </w:p>
    <w:p w14:paraId="5D8187BE" w14:textId="77777777" w:rsidR="001B56B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D416056" w14:textId="77777777" w:rsidR="001B56B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1994B0" w14:textId="77777777" w:rsidR="001B56B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6A0EC9" w14:textId="77777777" w:rsidR="001B56B1" w:rsidRDefault="001B56B1" w:rsidP="001B5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p w14:paraId="05AC417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D21E1" w14:textId="77777777" w:rsidR="006E608F" w:rsidRDefault="006E608F" w:rsidP="009139A6">
      <w:r>
        <w:separator/>
      </w:r>
    </w:p>
  </w:endnote>
  <w:endnote w:type="continuationSeparator" w:id="0">
    <w:p w14:paraId="1769298F" w14:textId="77777777" w:rsidR="006E608F" w:rsidRDefault="006E60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01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B4B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978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903C" w14:textId="77777777" w:rsidR="006E608F" w:rsidRDefault="006E608F" w:rsidP="009139A6">
      <w:r>
        <w:separator/>
      </w:r>
    </w:p>
  </w:footnote>
  <w:footnote w:type="continuationSeparator" w:id="0">
    <w:p w14:paraId="54744EEE" w14:textId="77777777" w:rsidR="006E608F" w:rsidRDefault="006E60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E3B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CBF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CE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6B1"/>
    <w:rsid w:val="000666E0"/>
    <w:rsid w:val="001B56B1"/>
    <w:rsid w:val="002510B7"/>
    <w:rsid w:val="004A1E51"/>
    <w:rsid w:val="005C130B"/>
    <w:rsid w:val="006E608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B2EB"/>
  <w15:chartTrackingRefBased/>
  <w15:docId w15:val="{B700DEA2-DEB3-4195-8A87-F850C3E70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2022-04-26T09:41:00Z</dcterms:created>
  <dcterms:modified xsi:type="dcterms:W3CDTF">2023-03-06T14:57:00Z</dcterms:modified>
</cp:coreProperties>
</file>